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082AEB57" w:rsidR="00EA2B4A" w:rsidRDefault="00F47C01" w:rsidP="00F47C01">
      <w:pPr>
        <w:pStyle w:val="Akapitzlist"/>
        <w:spacing w:before="120" w:line="276" w:lineRule="auto"/>
        <w:ind w:left="284"/>
        <w:jc w:val="right"/>
        <w:outlineLvl w:val="0"/>
        <w:rPr>
          <w:rFonts w:cstheme="minorHAnsi"/>
          <w:b/>
          <w:sz w:val="20"/>
        </w:rPr>
      </w:pPr>
      <w:r w:rsidRPr="00F47C01">
        <w:rPr>
          <w:rFonts w:cstheme="minorHAnsi"/>
          <w:b/>
          <w:sz w:val="20"/>
        </w:rPr>
        <w:t>Część 2</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7D2B4CEB" w:rsidR="00EA2B4A" w:rsidRPr="0067354A" w:rsidRDefault="00EA2B4A" w:rsidP="0067354A">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CE45AE" w:rsidRPr="00CE45AE">
        <w:rPr>
          <w:rFonts w:cstheme="minorHAnsi"/>
          <w:b/>
          <w:bCs/>
          <w:szCs w:val="18"/>
          <w:u w:val="single"/>
        </w:rPr>
        <w:t>Zgierz-Pabianice</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EC0A66" w:rsidRPr="00EC0A66">
        <w:rPr>
          <w:rFonts w:cstheme="minorHAnsi"/>
          <w:b/>
          <w:bCs/>
          <w:szCs w:val="18"/>
          <w:u w:val="single"/>
        </w:rPr>
        <w:t>Przebudowa PABI_p.4_Żdżary. Etap 2. 30091 - 83-0837</w:t>
      </w:r>
      <w:r w:rsidR="00D3611C" w:rsidRPr="00D3611C">
        <w:rPr>
          <w:rFonts w:cstheme="minorHAnsi"/>
          <w:b/>
          <w:bCs/>
          <w:szCs w:val="18"/>
          <w:u w:val="single"/>
        </w:rPr>
        <w:t>”</w:t>
      </w:r>
      <w:r w:rsidRPr="0067354A">
        <w:rPr>
          <w:rFonts w:cstheme="minorHAnsi"/>
          <w:szCs w:val="18"/>
        </w:rPr>
        <w:t xml:space="preserve"> – zgodnie z załącznikiem nr </w:t>
      </w:r>
      <w:r w:rsidRPr="0067354A">
        <w:rPr>
          <w:rFonts w:cstheme="minorHAnsi"/>
          <w:b/>
          <w:szCs w:val="18"/>
        </w:rPr>
        <w:t xml:space="preserve">1.7 do </w:t>
      </w:r>
      <w:r w:rsidR="00F47C01">
        <w:rPr>
          <w:rFonts w:cstheme="minorHAnsi"/>
          <w:b/>
          <w:szCs w:val="18"/>
        </w:rPr>
        <w:t>OPZ</w:t>
      </w:r>
      <w:r w:rsidRPr="0067354A">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08FBC630" w:rsidR="00EA2B4A" w:rsidRPr="00507469" w:rsidRDefault="00CE45AE" w:rsidP="00EA2B4A">
      <w:pPr>
        <w:pStyle w:val="Akapitzlist"/>
        <w:spacing w:before="120" w:line="276" w:lineRule="auto"/>
        <w:ind w:left="284"/>
        <w:outlineLvl w:val="0"/>
        <w:rPr>
          <w:rFonts w:cs="Calibri"/>
          <w:bCs/>
          <w:szCs w:val="18"/>
        </w:rPr>
      </w:pPr>
      <w:r w:rsidRPr="00CE45AE">
        <w:rPr>
          <w:rFonts w:cs="Calibri"/>
          <w:b/>
          <w:szCs w:val="18"/>
          <w:u w:val="single"/>
        </w:rPr>
        <w:t>18 miesięcy</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lastRenderedPageBreak/>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22C12151" w14:textId="2473E3CD" w:rsidR="007E1A37" w:rsidRPr="00784AAC" w:rsidRDefault="00EA2B4A" w:rsidP="00EA2B4A">
      <w:pPr>
        <w:rPr>
          <w:rFonts w:cstheme="minorHAnsi"/>
          <w:szCs w:val="18"/>
        </w:rPr>
      </w:pPr>
      <w:r w:rsidRPr="00784AAC">
        <w:rPr>
          <w:rFonts w:cstheme="minorHAnsi"/>
          <w:szCs w:val="18"/>
        </w:rPr>
        <w:t>Załącznik nr 1.8 – Mapk</w:t>
      </w:r>
      <w:r w:rsidR="00CE45AE">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CE45AE">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7561" w14:textId="77777777" w:rsidR="00E061A9" w:rsidRDefault="00E061A9" w:rsidP="00582CE9">
      <w:pPr>
        <w:spacing w:after="0"/>
      </w:pPr>
      <w:r>
        <w:separator/>
      </w:r>
    </w:p>
  </w:endnote>
  <w:endnote w:type="continuationSeparator" w:id="0">
    <w:p w14:paraId="17658E11" w14:textId="77777777" w:rsidR="00E061A9" w:rsidRDefault="00E061A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A61E" w14:textId="77777777" w:rsidR="00E061A9" w:rsidRDefault="00E061A9" w:rsidP="00582CE9">
      <w:pPr>
        <w:spacing w:after="0"/>
      </w:pPr>
      <w:r>
        <w:separator/>
      </w:r>
    </w:p>
  </w:footnote>
  <w:footnote w:type="continuationSeparator" w:id="0">
    <w:p w14:paraId="6111313A" w14:textId="77777777" w:rsidR="00E061A9" w:rsidRDefault="00E061A9"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42969F8C" w:rsidR="00347E8D" w:rsidRPr="006B2C28" w:rsidRDefault="00F47C01" w:rsidP="006E100D">
          <w:pPr>
            <w:suppressAutoHyphens/>
            <w:ind w:right="187"/>
            <w:rPr>
              <w:rFonts w:asciiTheme="majorHAnsi" w:hAnsiTheme="majorHAnsi"/>
              <w:color w:val="000000" w:themeColor="text1"/>
              <w:sz w:val="14"/>
              <w:szCs w:val="18"/>
            </w:rPr>
          </w:pPr>
          <w:r w:rsidRPr="00F47C01">
            <w:rPr>
              <w:rFonts w:asciiTheme="majorHAnsi" w:hAnsiTheme="majorHAnsi"/>
              <w:color w:val="000000" w:themeColor="text1"/>
              <w:sz w:val="14"/>
              <w:szCs w:val="18"/>
            </w:rPr>
            <w:t>POST/DYS/OLD/GZ/01813/2026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3582"/>
    <w:rsid w:val="00033D9F"/>
    <w:rsid w:val="000362BA"/>
    <w:rsid w:val="0003687D"/>
    <w:rsid w:val="00036B40"/>
    <w:rsid w:val="00036D76"/>
    <w:rsid w:val="000378AF"/>
    <w:rsid w:val="00040B6D"/>
    <w:rsid w:val="00041142"/>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42BE"/>
    <w:rsid w:val="000D4A06"/>
    <w:rsid w:val="000D5886"/>
    <w:rsid w:val="000E0EB5"/>
    <w:rsid w:val="000E1564"/>
    <w:rsid w:val="000E1A7D"/>
    <w:rsid w:val="000E2B38"/>
    <w:rsid w:val="000E39FF"/>
    <w:rsid w:val="000E42E6"/>
    <w:rsid w:val="000E6687"/>
    <w:rsid w:val="000F6DC4"/>
    <w:rsid w:val="00101BCF"/>
    <w:rsid w:val="00104502"/>
    <w:rsid w:val="00104583"/>
    <w:rsid w:val="00105097"/>
    <w:rsid w:val="00107A1B"/>
    <w:rsid w:val="001112C2"/>
    <w:rsid w:val="00111CB9"/>
    <w:rsid w:val="00113AE2"/>
    <w:rsid w:val="00113AF1"/>
    <w:rsid w:val="001217A9"/>
    <w:rsid w:val="00121B51"/>
    <w:rsid w:val="00124536"/>
    <w:rsid w:val="00125A7F"/>
    <w:rsid w:val="001264B3"/>
    <w:rsid w:val="00126CEA"/>
    <w:rsid w:val="00127534"/>
    <w:rsid w:val="00131A4A"/>
    <w:rsid w:val="00132B64"/>
    <w:rsid w:val="0013536F"/>
    <w:rsid w:val="0013684F"/>
    <w:rsid w:val="00136B64"/>
    <w:rsid w:val="0014036E"/>
    <w:rsid w:val="0014467B"/>
    <w:rsid w:val="00144D53"/>
    <w:rsid w:val="00145125"/>
    <w:rsid w:val="0014785F"/>
    <w:rsid w:val="00150946"/>
    <w:rsid w:val="001556F0"/>
    <w:rsid w:val="00157930"/>
    <w:rsid w:val="00162D88"/>
    <w:rsid w:val="00167B53"/>
    <w:rsid w:val="00171C11"/>
    <w:rsid w:val="001727E8"/>
    <w:rsid w:val="00172B93"/>
    <w:rsid w:val="00175F4C"/>
    <w:rsid w:val="00183E52"/>
    <w:rsid w:val="001845CE"/>
    <w:rsid w:val="00185AAB"/>
    <w:rsid w:val="00192A23"/>
    <w:rsid w:val="001974F6"/>
    <w:rsid w:val="001A2A0C"/>
    <w:rsid w:val="001A4996"/>
    <w:rsid w:val="001A5D2E"/>
    <w:rsid w:val="001A69CA"/>
    <w:rsid w:val="001B0061"/>
    <w:rsid w:val="001B4F6D"/>
    <w:rsid w:val="001B50E8"/>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942B6"/>
    <w:rsid w:val="002958A7"/>
    <w:rsid w:val="002A2347"/>
    <w:rsid w:val="002A3129"/>
    <w:rsid w:val="002A3958"/>
    <w:rsid w:val="002A3984"/>
    <w:rsid w:val="002A4130"/>
    <w:rsid w:val="002A48F7"/>
    <w:rsid w:val="002A6187"/>
    <w:rsid w:val="002A6314"/>
    <w:rsid w:val="002A66E5"/>
    <w:rsid w:val="002A79E0"/>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CAD"/>
    <w:rsid w:val="002D54BA"/>
    <w:rsid w:val="002D607D"/>
    <w:rsid w:val="002E14B1"/>
    <w:rsid w:val="002E1E05"/>
    <w:rsid w:val="002E396B"/>
    <w:rsid w:val="002F0453"/>
    <w:rsid w:val="002F10CA"/>
    <w:rsid w:val="002F50A9"/>
    <w:rsid w:val="002F7379"/>
    <w:rsid w:val="00300AE4"/>
    <w:rsid w:val="00302964"/>
    <w:rsid w:val="00302DE8"/>
    <w:rsid w:val="00303C67"/>
    <w:rsid w:val="00303E5F"/>
    <w:rsid w:val="00304C80"/>
    <w:rsid w:val="00310CB3"/>
    <w:rsid w:val="00311A93"/>
    <w:rsid w:val="003162CA"/>
    <w:rsid w:val="003254C3"/>
    <w:rsid w:val="00326382"/>
    <w:rsid w:val="003301C3"/>
    <w:rsid w:val="003332D3"/>
    <w:rsid w:val="003416E3"/>
    <w:rsid w:val="00342A59"/>
    <w:rsid w:val="00345315"/>
    <w:rsid w:val="00347E8D"/>
    <w:rsid w:val="00350CE1"/>
    <w:rsid w:val="00350EF8"/>
    <w:rsid w:val="00351B86"/>
    <w:rsid w:val="0035323D"/>
    <w:rsid w:val="00360164"/>
    <w:rsid w:val="00362C4E"/>
    <w:rsid w:val="00366FFB"/>
    <w:rsid w:val="0036754D"/>
    <w:rsid w:val="00367567"/>
    <w:rsid w:val="00370D98"/>
    <w:rsid w:val="00371173"/>
    <w:rsid w:val="003716AB"/>
    <w:rsid w:val="00371A75"/>
    <w:rsid w:val="00371C51"/>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606F"/>
    <w:rsid w:val="00417E23"/>
    <w:rsid w:val="004207FF"/>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6493"/>
    <w:rsid w:val="00473D75"/>
    <w:rsid w:val="00474D4A"/>
    <w:rsid w:val="0047759A"/>
    <w:rsid w:val="0048543D"/>
    <w:rsid w:val="00485D38"/>
    <w:rsid w:val="0048785B"/>
    <w:rsid w:val="004906BC"/>
    <w:rsid w:val="00491D7A"/>
    <w:rsid w:val="004925D9"/>
    <w:rsid w:val="00492AEE"/>
    <w:rsid w:val="00493DB5"/>
    <w:rsid w:val="00496273"/>
    <w:rsid w:val="004A0A0F"/>
    <w:rsid w:val="004A5021"/>
    <w:rsid w:val="004A5802"/>
    <w:rsid w:val="004A723C"/>
    <w:rsid w:val="004B0A5F"/>
    <w:rsid w:val="004B29F9"/>
    <w:rsid w:val="004B3D53"/>
    <w:rsid w:val="004B55D0"/>
    <w:rsid w:val="004B754B"/>
    <w:rsid w:val="004C1942"/>
    <w:rsid w:val="004C2303"/>
    <w:rsid w:val="004C2F51"/>
    <w:rsid w:val="004D154B"/>
    <w:rsid w:val="004D1AE9"/>
    <w:rsid w:val="004D4C5F"/>
    <w:rsid w:val="004D63D5"/>
    <w:rsid w:val="004D678F"/>
    <w:rsid w:val="004E0D77"/>
    <w:rsid w:val="004E1AB0"/>
    <w:rsid w:val="004E4473"/>
    <w:rsid w:val="004E6497"/>
    <w:rsid w:val="004E7573"/>
    <w:rsid w:val="004E759D"/>
    <w:rsid w:val="004F0C4A"/>
    <w:rsid w:val="004F20AD"/>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47C"/>
    <w:rsid w:val="005563FF"/>
    <w:rsid w:val="00562E63"/>
    <w:rsid w:val="0056616F"/>
    <w:rsid w:val="00573482"/>
    <w:rsid w:val="00574D7E"/>
    <w:rsid w:val="00580DA0"/>
    <w:rsid w:val="00582CE9"/>
    <w:rsid w:val="00583144"/>
    <w:rsid w:val="00584535"/>
    <w:rsid w:val="00584FE1"/>
    <w:rsid w:val="00586064"/>
    <w:rsid w:val="00586ECC"/>
    <w:rsid w:val="0058794A"/>
    <w:rsid w:val="005932BA"/>
    <w:rsid w:val="00593B17"/>
    <w:rsid w:val="005A354D"/>
    <w:rsid w:val="005A5B8C"/>
    <w:rsid w:val="005B0F3E"/>
    <w:rsid w:val="005B24A8"/>
    <w:rsid w:val="005B2B6D"/>
    <w:rsid w:val="005B36F4"/>
    <w:rsid w:val="005B3F04"/>
    <w:rsid w:val="005B5810"/>
    <w:rsid w:val="005B6DC6"/>
    <w:rsid w:val="005B76BC"/>
    <w:rsid w:val="005C23E6"/>
    <w:rsid w:val="005C6812"/>
    <w:rsid w:val="005D0AC0"/>
    <w:rsid w:val="005D118B"/>
    <w:rsid w:val="005D2D85"/>
    <w:rsid w:val="005D560F"/>
    <w:rsid w:val="005D7205"/>
    <w:rsid w:val="005D74EB"/>
    <w:rsid w:val="005E314E"/>
    <w:rsid w:val="005E330A"/>
    <w:rsid w:val="005E49ED"/>
    <w:rsid w:val="005E4AA3"/>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5F40"/>
    <w:rsid w:val="006177D2"/>
    <w:rsid w:val="006209AE"/>
    <w:rsid w:val="00623B01"/>
    <w:rsid w:val="006240E4"/>
    <w:rsid w:val="00624A36"/>
    <w:rsid w:val="00625BB0"/>
    <w:rsid w:val="006261BB"/>
    <w:rsid w:val="00632314"/>
    <w:rsid w:val="00633CE4"/>
    <w:rsid w:val="00637859"/>
    <w:rsid w:val="006405B4"/>
    <w:rsid w:val="00651856"/>
    <w:rsid w:val="0065322E"/>
    <w:rsid w:val="00654CF7"/>
    <w:rsid w:val="00655DA8"/>
    <w:rsid w:val="006566EC"/>
    <w:rsid w:val="00657232"/>
    <w:rsid w:val="00660237"/>
    <w:rsid w:val="006701EC"/>
    <w:rsid w:val="00670935"/>
    <w:rsid w:val="00670CE4"/>
    <w:rsid w:val="0067116D"/>
    <w:rsid w:val="0067354A"/>
    <w:rsid w:val="0067537D"/>
    <w:rsid w:val="00675584"/>
    <w:rsid w:val="0067572D"/>
    <w:rsid w:val="006775EE"/>
    <w:rsid w:val="00680F7C"/>
    <w:rsid w:val="006820ED"/>
    <w:rsid w:val="00683556"/>
    <w:rsid w:val="00693C96"/>
    <w:rsid w:val="00694A9C"/>
    <w:rsid w:val="00696995"/>
    <w:rsid w:val="006A0331"/>
    <w:rsid w:val="006A4275"/>
    <w:rsid w:val="006B2C26"/>
    <w:rsid w:val="006C1BCE"/>
    <w:rsid w:val="006C350D"/>
    <w:rsid w:val="006C3527"/>
    <w:rsid w:val="006C4791"/>
    <w:rsid w:val="006C4B70"/>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39F9"/>
    <w:rsid w:val="006F3B57"/>
    <w:rsid w:val="006F46B0"/>
    <w:rsid w:val="006F5F72"/>
    <w:rsid w:val="006F63F7"/>
    <w:rsid w:val="006F73AE"/>
    <w:rsid w:val="006F7595"/>
    <w:rsid w:val="00702909"/>
    <w:rsid w:val="00702BDC"/>
    <w:rsid w:val="00710355"/>
    <w:rsid w:val="0071119B"/>
    <w:rsid w:val="00713B03"/>
    <w:rsid w:val="00720ED1"/>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1686"/>
    <w:rsid w:val="00752002"/>
    <w:rsid w:val="00757EE3"/>
    <w:rsid w:val="00760251"/>
    <w:rsid w:val="007617E0"/>
    <w:rsid w:val="00763F53"/>
    <w:rsid w:val="007673CA"/>
    <w:rsid w:val="00770C3B"/>
    <w:rsid w:val="00772961"/>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C0A5A"/>
    <w:rsid w:val="007C1317"/>
    <w:rsid w:val="007C2418"/>
    <w:rsid w:val="007C2FF4"/>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6943"/>
    <w:rsid w:val="00812E3F"/>
    <w:rsid w:val="008130D5"/>
    <w:rsid w:val="008147D7"/>
    <w:rsid w:val="008156FE"/>
    <w:rsid w:val="0081735D"/>
    <w:rsid w:val="008202A3"/>
    <w:rsid w:val="008217CE"/>
    <w:rsid w:val="00823412"/>
    <w:rsid w:val="00827A7E"/>
    <w:rsid w:val="00827FCF"/>
    <w:rsid w:val="00830E74"/>
    <w:rsid w:val="00831596"/>
    <w:rsid w:val="008317F6"/>
    <w:rsid w:val="00833C36"/>
    <w:rsid w:val="00834673"/>
    <w:rsid w:val="00834D16"/>
    <w:rsid w:val="00837B4D"/>
    <w:rsid w:val="00841048"/>
    <w:rsid w:val="0084138D"/>
    <w:rsid w:val="00841871"/>
    <w:rsid w:val="00841CAD"/>
    <w:rsid w:val="00841F97"/>
    <w:rsid w:val="00842578"/>
    <w:rsid w:val="00847B49"/>
    <w:rsid w:val="00852695"/>
    <w:rsid w:val="008548B7"/>
    <w:rsid w:val="00857549"/>
    <w:rsid w:val="00860676"/>
    <w:rsid w:val="00861F8A"/>
    <w:rsid w:val="008644A0"/>
    <w:rsid w:val="00864FB8"/>
    <w:rsid w:val="00867243"/>
    <w:rsid w:val="008707CC"/>
    <w:rsid w:val="00876277"/>
    <w:rsid w:val="00883F25"/>
    <w:rsid w:val="00884D47"/>
    <w:rsid w:val="008918CF"/>
    <w:rsid w:val="00893A83"/>
    <w:rsid w:val="00894B6A"/>
    <w:rsid w:val="00895919"/>
    <w:rsid w:val="00896C84"/>
    <w:rsid w:val="008A0922"/>
    <w:rsid w:val="008A2EAB"/>
    <w:rsid w:val="008A4DE9"/>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5B17"/>
    <w:rsid w:val="00936AC2"/>
    <w:rsid w:val="00942D5B"/>
    <w:rsid w:val="00943695"/>
    <w:rsid w:val="00944154"/>
    <w:rsid w:val="00944BEA"/>
    <w:rsid w:val="0094548F"/>
    <w:rsid w:val="00950C83"/>
    <w:rsid w:val="009556D6"/>
    <w:rsid w:val="00956145"/>
    <w:rsid w:val="00957498"/>
    <w:rsid w:val="009577D9"/>
    <w:rsid w:val="00960E55"/>
    <w:rsid w:val="0096232C"/>
    <w:rsid w:val="00962604"/>
    <w:rsid w:val="00964A31"/>
    <w:rsid w:val="00965ACD"/>
    <w:rsid w:val="00967227"/>
    <w:rsid w:val="00967DAD"/>
    <w:rsid w:val="00971C8B"/>
    <w:rsid w:val="00971E24"/>
    <w:rsid w:val="00972206"/>
    <w:rsid w:val="00972B41"/>
    <w:rsid w:val="009730F2"/>
    <w:rsid w:val="00974AB9"/>
    <w:rsid w:val="009825D0"/>
    <w:rsid w:val="00983EBF"/>
    <w:rsid w:val="00984E39"/>
    <w:rsid w:val="0098502B"/>
    <w:rsid w:val="00986E3C"/>
    <w:rsid w:val="00987773"/>
    <w:rsid w:val="00992986"/>
    <w:rsid w:val="00992FE3"/>
    <w:rsid w:val="00995413"/>
    <w:rsid w:val="00995725"/>
    <w:rsid w:val="0099653A"/>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E57"/>
    <w:rsid w:val="009F3D58"/>
    <w:rsid w:val="009F4645"/>
    <w:rsid w:val="009F7BEA"/>
    <w:rsid w:val="00A0059A"/>
    <w:rsid w:val="00A02C84"/>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53E"/>
    <w:rsid w:val="00A52105"/>
    <w:rsid w:val="00A52D8E"/>
    <w:rsid w:val="00A54788"/>
    <w:rsid w:val="00A54BF6"/>
    <w:rsid w:val="00A54C4B"/>
    <w:rsid w:val="00A55533"/>
    <w:rsid w:val="00A57E04"/>
    <w:rsid w:val="00A6049B"/>
    <w:rsid w:val="00A607D1"/>
    <w:rsid w:val="00A62B4C"/>
    <w:rsid w:val="00A656E4"/>
    <w:rsid w:val="00A659C6"/>
    <w:rsid w:val="00A65FE1"/>
    <w:rsid w:val="00A67F35"/>
    <w:rsid w:val="00A704F8"/>
    <w:rsid w:val="00A730B9"/>
    <w:rsid w:val="00A7626A"/>
    <w:rsid w:val="00A809BD"/>
    <w:rsid w:val="00A81CFB"/>
    <w:rsid w:val="00A84EB0"/>
    <w:rsid w:val="00A85D6F"/>
    <w:rsid w:val="00A86383"/>
    <w:rsid w:val="00AA134E"/>
    <w:rsid w:val="00AA1CA3"/>
    <w:rsid w:val="00AA2C78"/>
    <w:rsid w:val="00AA3417"/>
    <w:rsid w:val="00AA550B"/>
    <w:rsid w:val="00AA5699"/>
    <w:rsid w:val="00AB179D"/>
    <w:rsid w:val="00AB5621"/>
    <w:rsid w:val="00AB6B2D"/>
    <w:rsid w:val="00AB7248"/>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CE4"/>
    <w:rsid w:val="00B0459E"/>
    <w:rsid w:val="00B04EB2"/>
    <w:rsid w:val="00B05E1A"/>
    <w:rsid w:val="00B10201"/>
    <w:rsid w:val="00B10A71"/>
    <w:rsid w:val="00B11E68"/>
    <w:rsid w:val="00B1766D"/>
    <w:rsid w:val="00B17A2B"/>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505C0"/>
    <w:rsid w:val="00B51343"/>
    <w:rsid w:val="00B53D37"/>
    <w:rsid w:val="00B53F64"/>
    <w:rsid w:val="00B57759"/>
    <w:rsid w:val="00B607EA"/>
    <w:rsid w:val="00B6086D"/>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E0AE4"/>
    <w:rsid w:val="00BE1B7D"/>
    <w:rsid w:val="00BE38BB"/>
    <w:rsid w:val="00BE4E03"/>
    <w:rsid w:val="00BE54C0"/>
    <w:rsid w:val="00BF4D61"/>
    <w:rsid w:val="00C003C6"/>
    <w:rsid w:val="00C007C4"/>
    <w:rsid w:val="00C05FB6"/>
    <w:rsid w:val="00C10B09"/>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40124"/>
    <w:rsid w:val="00C42A75"/>
    <w:rsid w:val="00C45F7E"/>
    <w:rsid w:val="00C4719E"/>
    <w:rsid w:val="00C5009D"/>
    <w:rsid w:val="00C53A22"/>
    <w:rsid w:val="00C55EC1"/>
    <w:rsid w:val="00C64A07"/>
    <w:rsid w:val="00C6569B"/>
    <w:rsid w:val="00C66B9A"/>
    <w:rsid w:val="00C70282"/>
    <w:rsid w:val="00C707D1"/>
    <w:rsid w:val="00C737A1"/>
    <w:rsid w:val="00C7678C"/>
    <w:rsid w:val="00C76D32"/>
    <w:rsid w:val="00C77BCF"/>
    <w:rsid w:val="00C813DF"/>
    <w:rsid w:val="00C817ED"/>
    <w:rsid w:val="00C874E6"/>
    <w:rsid w:val="00C9504B"/>
    <w:rsid w:val="00C96E50"/>
    <w:rsid w:val="00C973F3"/>
    <w:rsid w:val="00CB2D26"/>
    <w:rsid w:val="00CB3A6F"/>
    <w:rsid w:val="00CC3D46"/>
    <w:rsid w:val="00CC4D56"/>
    <w:rsid w:val="00CD2022"/>
    <w:rsid w:val="00CD3E59"/>
    <w:rsid w:val="00CD4B4F"/>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4961"/>
    <w:rsid w:val="00D45682"/>
    <w:rsid w:val="00D456C2"/>
    <w:rsid w:val="00D51094"/>
    <w:rsid w:val="00D516C1"/>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6B9A"/>
    <w:rsid w:val="00D97022"/>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13D"/>
    <w:rsid w:val="00DC2117"/>
    <w:rsid w:val="00DC76F0"/>
    <w:rsid w:val="00DC7E48"/>
    <w:rsid w:val="00DD06C0"/>
    <w:rsid w:val="00DD3156"/>
    <w:rsid w:val="00DD4558"/>
    <w:rsid w:val="00DD7013"/>
    <w:rsid w:val="00DE1789"/>
    <w:rsid w:val="00DE1877"/>
    <w:rsid w:val="00DE2767"/>
    <w:rsid w:val="00DE2A42"/>
    <w:rsid w:val="00DE3208"/>
    <w:rsid w:val="00DE5745"/>
    <w:rsid w:val="00DE622F"/>
    <w:rsid w:val="00DE6F71"/>
    <w:rsid w:val="00DF2ED5"/>
    <w:rsid w:val="00DF5439"/>
    <w:rsid w:val="00DF72C3"/>
    <w:rsid w:val="00E048E3"/>
    <w:rsid w:val="00E061A9"/>
    <w:rsid w:val="00E10E14"/>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350B"/>
    <w:rsid w:val="00EE5E2C"/>
    <w:rsid w:val="00EE69D4"/>
    <w:rsid w:val="00EF0A42"/>
    <w:rsid w:val="00EF624D"/>
    <w:rsid w:val="00F00878"/>
    <w:rsid w:val="00F01E75"/>
    <w:rsid w:val="00F032BE"/>
    <w:rsid w:val="00F0670E"/>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872"/>
    <w:rsid w:val="00F42D1F"/>
    <w:rsid w:val="00F4472A"/>
    <w:rsid w:val="00F44D06"/>
    <w:rsid w:val="00F45C48"/>
    <w:rsid w:val="00F45CBC"/>
    <w:rsid w:val="00F466B5"/>
    <w:rsid w:val="00F46935"/>
    <w:rsid w:val="00F4718C"/>
    <w:rsid w:val="00F47C01"/>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862"/>
    <w:rsid w:val="00FA0F6A"/>
    <w:rsid w:val="00FA198D"/>
    <w:rsid w:val="00FA409C"/>
    <w:rsid w:val="00FA4D67"/>
    <w:rsid w:val="00FA5DDB"/>
    <w:rsid w:val="00FB0646"/>
    <w:rsid w:val="00FB1B18"/>
    <w:rsid w:val="00FB3E3B"/>
    <w:rsid w:val="00FB496A"/>
    <w:rsid w:val="00FB61C7"/>
    <w:rsid w:val="00FC04B8"/>
    <w:rsid w:val="00FC28F0"/>
    <w:rsid w:val="00FC3F87"/>
    <w:rsid w:val="00FC7563"/>
    <w:rsid w:val="00FC77E6"/>
    <w:rsid w:val="00FC7BB0"/>
    <w:rsid w:val="00FD01D8"/>
    <w:rsid w:val="00FD1CED"/>
    <w:rsid w:val="00FD22AB"/>
    <w:rsid w:val="00FD2808"/>
    <w:rsid w:val="00FD3338"/>
    <w:rsid w:val="00FD4B8D"/>
    <w:rsid w:val="00FE1281"/>
    <w:rsid w:val="00FE13ED"/>
    <w:rsid w:val="00FE2FDB"/>
    <w:rsid w:val="00FE4AEE"/>
    <w:rsid w:val="00FE53C8"/>
    <w:rsid w:val="00FE5C16"/>
    <w:rsid w:val="00FE5CDC"/>
    <w:rsid w:val="00FE60E0"/>
    <w:rsid w:val="00FF17D0"/>
    <w:rsid w:val="00FF36C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2.docx</dmsv2BaseFileName>
    <dmsv2BaseDisplayName xmlns="http://schemas.microsoft.com/sharepoint/v3">Załącznik nr 1 do SWZ - OPZ dla cz. 2</dmsv2BaseDisplayName>
    <dmsv2SWPP2ObjectNumber xmlns="http://schemas.microsoft.com/sharepoint/v3">POST/DYS/OLD/GZ/01813/2026                        </dmsv2SWPP2ObjectNumber>
    <dmsv2SWPP2SumMD5 xmlns="http://schemas.microsoft.com/sharepoint/v3">4965144eea8b6c8d0a57184e7d25f856</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FJ3FSM7XJ42E-2125144245-27298</_dlc_DocId>
    <_dlc_DocIdUrl xmlns="a19cb1c7-c5c7-46d4-85ae-d83685407bba">
      <Url>https://swpp2.dms.gkpge.pl/sites/43/_layouts/15/DocIdRedir.aspx?ID=FJ3FSM7XJ42E-2125144245-27298</Url>
      <Description>FJ3FSM7XJ42E-2125144245-27298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5.xml><?xml version="1.0" encoding="utf-8"?>
<ds:datastoreItem xmlns:ds="http://schemas.openxmlformats.org/officeDocument/2006/customXml" ds:itemID="{49DAECD9-89E7-4144-9004-D32CCA1B54F0}"/>
</file>

<file path=docProps/app.xml><?xml version="1.0" encoding="utf-8"?>
<Properties xmlns="http://schemas.openxmlformats.org/officeDocument/2006/extended-properties" xmlns:vt="http://schemas.openxmlformats.org/officeDocument/2006/docPropsVTypes">
  <Template>PGE word swz test</Template>
  <TotalTime>493</TotalTime>
  <Pages>17</Pages>
  <Words>5220</Words>
  <Characters>31323</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232</cp:revision>
  <cp:lastPrinted>2024-07-15T11:21:00Z</cp:lastPrinted>
  <dcterms:created xsi:type="dcterms:W3CDTF">2025-10-01T10:46:00Z</dcterms:created>
  <dcterms:modified xsi:type="dcterms:W3CDTF">2026-05-11T14:22:00Z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d2e791b4-d476-4cca-b794-712c2b491d8b</vt:lpwstr>
  </property>
</Properties>
</file>